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6845" w:rsidRDefault="00BF6845" w:rsidP="000A665D">
      <w:pPr>
        <w:spacing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ФЕДОРЧУКОВА АННА АЛЕКСЕЕВНА </w:t>
      </w:r>
    </w:p>
    <w:p w:rsidR="00BF6845" w:rsidRDefault="00BF6845" w:rsidP="000A665D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</w:p>
    <w:p w:rsidR="00BF6845" w:rsidRDefault="00BF6845" w:rsidP="000A665D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«Мира и добра всем людям»</w:t>
      </w:r>
    </w:p>
    <w:p w:rsidR="00BF6845" w:rsidRPr="000A665D" w:rsidRDefault="00BF6845" w:rsidP="000A665D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</w:p>
    <w:p w:rsidR="00BF6845" w:rsidRDefault="00BF6845" w:rsidP="00704DEC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0A665D">
        <w:rPr>
          <w:rFonts w:ascii="Times New Roman" w:hAnsi="Times New Roman"/>
          <w:sz w:val="28"/>
          <w:szCs w:val="28"/>
        </w:rPr>
        <w:t xml:space="preserve">В годы </w:t>
      </w:r>
      <w:r>
        <w:rPr>
          <w:rFonts w:ascii="Times New Roman" w:hAnsi="Times New Roman"/>
          <w:sz w:val="28"/>
          <w:szCs w:val="28"/>
        </w:rPr>
        <w:t xml:space="preserve">войны Анна </w:t>
      </w:r>
      <w:r w:rsidRPr="000A665D">
        <w:rPr>
          <w:rFonts w:ascii="Times New Roman" w:hAnsi="Times New Roman"/>
          <w:sz w:val="28"/>
          <w:szCs w:val="28"/>
        </w:rPr>
        <w:t>Алексеевна</w:t>
      </w:r>
      <w:r>
        <w:rPr>
          <w:rFonts w:ascii="Times New Roman" w:hAnsi="Times New Roman"/>
          <w:sz w:val="28"/>
          <w:szCs w:val="28"/>
        </w:rPr>
        <w:t xml:space="preserve"> работала на военном заводе </w:t>
      </w:r>
      <w:r w:rsidRPr="000A665D">
        <w:rPr>
          <w:rFonts w:ascii="Times New Roman" w:hAnsi="Times New Roman"/>
          <w:sz w:val="28"/>
          <w:szCs w:val="28"/>
        </w:rPr>
        <w:t xml:space="preserve">имени Калинина. </w:t>
      </w:r>
    </w:p>
    <w:p w:rsidR="00BF6845" w:rsidRPr="000A665D" w:rsidRDefault="00BF6845" w:rsidP="000A665D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BF6845" w:rsidRDefault="00BF6845" w:rsidP="000A665D">
      <w:pPr>
        <w:spacing w:line="240" w:lineRule="auto"/>
        <w:jc w:val="center"/>
      </w:pPr>
      <w:r w:rsidRPr="00CB6BC0">
        <w:rPr>
          <w:noProof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28.5pt;height:211.5pt;rotation:-90;visibility:visible">
            <v:imagedata r:id="rId6" o:title="" croptop="47916f" cropbottom="1529f" cropleft="19354f" cropright="12194f"/>
          </v:shape>
        </w:pict>
      </w:r>
      <w:bookmarkStart w:id="0" w:name="_GoBack"/>
      <w:bookmarkEnd w:id="0"/>
    </w:p>
    <w:p w:rsidR="00BF6845" w:rsidRDefault="00BF6845" w:rsidP="000A665D">
      <w:pPr>
        <w:spacing w:line="240" w:lineRule="auto"/>
        <w:jc w:val="center"/>
      </w:pPr>
      <w:r w:rsidRPr="00CB6BC0">
        <w:rPr>
          <w:noProof/>
          <w:lang w:eastAsia="ru-RU"/>
        </w:rPr>
        <w:pict>
          <v:shape id="Рисунок 2" o:spid="_x0000_i1026" type="#_x0000_t75" style="width:239.25pt;height:168pt;flip:y;visibility:visible">
            <v:imagedata r:id="rId7" o:title="" croptop="47524f" cropbottom="744f" cropleft="21007f" cropright="10714f"/>
          </v:shape>
        </w:pict>
      </w:r>
    </w:p>
    <w:sectPr w:rsidR="00BF6845" w:rsidSect="003527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F6845" w:rsidRDefault="00BF6845" w:rsidP="005037F0">
      <w:pPr>
        <w:spacing w:after="0" w:line="240" w:lineRule="auto"/>
      </w:pPr>
      <w:r>
        <w:separator/>
      </w:r>
    </w:p>
  </w:endnote>
  <w:endnote w:type="continuationSeparator" w:id="1">
    <w:p w:rsidR="00BF6845" w:rsidRDefault="00BF6845" w:rsidP="005037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F6845" w:rsidRDefault="00BF6845" w:rsidP="005037F0">
      <w:pPr>
        <w:spacing w:after="0" w:line="240" w:lineRule="auto"/>
      </w:pPr>
      <w:r>
        <w:separator/>
      </w:r>
    </w:p>
  </w:footnote>
  <w:footnote w:type="continuationSeparator" w:id="1">
    <w:p w:rsidR="00BF6845" w:rsidRDefault="00BF6845" w:rsidP="005037F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037F0"/>
    <w:rsid w:val="000A665D"/>
    <w:rsid w:val="001879FD"/>
    <w:rsid w:val="001925BE"/>
    <w:rsid w:val="002761B0"/>
    <w:rsid w:val="0035279D"/>
    <w:rsid w:val="004B0F27"/>
    <w:rsid w:val="004B3F47"/>
    <w:rsid w:val="005037F0"/>
    <w:rsid w:val="00704DEC"/>
    <w:rsid w:val="008D0B4D"/>
    <w:rsid w:val="00BC71B6"/>
    <w:rsid w:val="00BF6845"/>
    <w:rsid w:val="00C35BA2"/>
    <w:rsid w:val="00CB6BC0"/>
    <w:rsid w:val="00DA5148"/>
    <w:rsid w:val="00E1203D"/>
    <w:rsid w:val="00E62CA9"/>
    <w:rsid w:val="00E9166F"/>
    <w:rsid w:val="00EC5F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279D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5037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037F0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5037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5037F0"/>
    <w:rPr>
      <w:rFonts w:cs="Times New Roman"/>
    </w:rPr>
  </w:style>
  <w:style w:type="paragraph" w:styleId="Footer">
    <w:name w:val="footer"/>
    <w:basedOn w:val="Normal"/>
    <w:link w:val="FooterChar"/>
    <w:uiPriority w:val="99"/>
    <w:rsid w:val="005037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5037F0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72</TotalTime>
  <Pages>1</Pages>
  <Words>20</Words>
  <Characters>115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комп-тат2</dc:creator>
  <cp:keywords/>
  <dc:description/>
  <cp:lastModifiedBy>Admin</cp:lastModifiedBy>
  <cp:revision>7</cp:revision>
  <dcterms:created xsi:type="dcterms:W3CDTF">2015-02-19T08:33:00Z</dcterms:created>
  <dcterms:modified xsi:type="dcterms:W3CDTF">2015-04-10T15:01:00Z</dcterms:modified>
</cp:coreProperties>
</file>